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6D" w:rsidRPr="00796700" w:rsidRDefault="0064466D" w:rsidP="00E735A0">
      <w:pPr>
        <w:spacing w:after="0" w:line="240" w:lineRule="auto"/>
        <w:ind w:left="957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500"/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>6</w:t>
      </w:r>
    </w:p>
    <w:bookmarkEnd w:id="0"/>
    <w:p w:rsidR="0064466D" w:rsidRDefault="0064466D" w:rsidP="00E735A0">
      <w:pPr>
        <w:spacing w:after="0" w:line="240" w:lineRule="auto"/>
        <w:ind w:left="9570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к </w:t>
      </w:r>
      <w:hyperlink w:anchor="sub_1000" w:history="1">
        <w:r w:rsidRPr="00796700">
          <w:rPr>
            <w:rStyle w:val="a0"/>
            <w:rFonts w:ascii="Times New Roman" w:hAnsi="Times New Roman"/>
            <w:b w:val="0"/>
            <w:bCs w:val="0"/>
            <w:sz w:val="28"/>
            <w:szCs w:val="28"/>
          </w:rPr>
          <w:t>Порядку</w:t>
        </w:r>
      </w:hyperlink>
      <w:r>
        <w:t xml:space="preserve"> </w:t>
      </w: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принятия решения</w:t>
      </w:r>
    </w:p>
    <w:p w:rsidR="0064466D" w:rsidRPr="00796700" w:rsidRDefault="0064466D" w:rsidP="00E735A0">
      <w:pPr>
        <w:spacing w:after="0" w:line="240" w:lineRule="auto"/>
        <w:ind w:left="9570"/>
        <w:jc w:val="center"/>
        <w:rPr>
          <w:rFonts w:ascii="Times New Roman" w:hAnsi="Times New Roman" w:cs="Times New Roman"/>
          <w:sz w:val="28"/>
          <w:szCs w:val="28"/>
        </w:rPr>
      </w:pP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о разработке,</w:t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формировани</w:t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>я</w:t>
      </w: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, реализации</w:t>
      </w:r>
    </w:p>
    <w:p w:rsidR="0064466D" w:rsidRDefault="0064466D" w:rsidP="00E735A0">
      <w:pPr>
        <w:spacing w:after="0" w:line="240" w:lineRule="auto"/>
        <w:ind w:left="9570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и оценки эффективности</w:t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реализации</w:t>
      </w:r>
    </w:p>
    <w:p w:rsidR="0064466D" w:rsidRDefault="0064466D" w:rsidP="00E735A0">
      <w:pPr>
        <w:spacing w:after="0" w:line="240" w:lineRule="auto"/>
        <w:ind w:left="9570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программ</w:t>
      </w:r>
    </w:p>
    <w:p w:rsidR="0064466D" w:rsidRDefault="0064466D" w:rsidP="00E735A0">
      <w:pPr>
        <w:spacing w:after="0" w:line="240" w:lineRule="auto"/>
        <w:ind w:left="9570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64466D" w:rsidRPr="00796700" w:rsidRDefault="0064466D" w:rsidP="00E735A0">
      <w:pPr>
        <w:spacing w:after="0" w:line="240" w:lineRule="auto"/>
        <w:ind w:left="95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>Коржевское сельское поселение Славянского района</w:t>
      </w:r>
    </w:p>
    <w:p w:rsidR="0064466D" w:rsidRPr="00796700" w:rsidRDefault="0064466D" w:rsidP="006E4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0"/>
        <w:gridCol w:w="4675"/>
        <w:gridCol w:w="2835"/>
        <w:gridCol w:w="3260"/>
        <w:gridCol w:w="3261"/>
      </w:tblGrid>
      <w:tr w:rsidR="0064466D" w:rsidRPr="00B40A3F">
        <w:tc>
          <w:tcPr>
            <w:tcW w:w="146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466D" w:rsidRPr="00B33C51" w:rsidRDefault="0064466D" w:rsidP="005B7E5C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B33C51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СВЕДЕНИЯ </w:t>
            </w:r>
          </w:p>
          <w:p w:rsidR="0064466D" w:rsidRPr="00B40A3F" w:rsidRDefault="0064466D" w:rsidP="006E4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A3F">
              <w:rPr>
                <w:rFonts w:ascii="Times New Roman" w:hAnsi="Times New Roman" w:cs="Times New Roman"/>
                <w:sz w:val="28"/>
                <w:szCs w:val="28"/>
              </w:rPr>
              <w:t>об основных мерах правового регулирования в сфере реализации муниципальной программы</w:t>
            </w:r>
          </w:p>
          <w:p w:rsidR="0064466D" w:rsidRPr="00B40A3F" w:rsidRDefault="0064466D" w:rsidP="006E4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A3F">
              <w:rPr>
                <w:rFonts w:ascii="Times New Roman" w:hAnsi="Times New Roman" w:cs="Times New Roman"/>
                <w:sz w:val="28"/>
                <w:szCs w:val="28"/>
              </w:rPr>
              <w:t>«_____________________________________________________________________________________»</w:t>
            </w:r>
          </w:p>
          <w:p w:rsidR="0064466D" w:rsidRPr="00B40A3F" w:rsidRDefault="0064466D" w:rsidP="006E4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66D" w:rsidRPr="00B40A3F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Вид нормативного правового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Основные положения нормативного правового акта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Ответственный исполнитель (соисполнитель)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466D" w:rsidRPr="006E43AE" w:rsidRDefault="0064466D" w:rsidP="006E43A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Ожидаемые сроки принятия</w:t>
            </w:r>
          </w:p>
        </w:tc>
      </w:tr>
      <w:tr w:rsidR="0064466D" w:rsidRPr="00B40A3F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2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Подпрограмма № 1 «</w:t>
            </w:r>
            <w:r>
              <w:rPr>
                <w:rFonts w:ascii="Times New Roman" w:hAnsi="Times New Roman" w:cs="Times New Roman"/>
              </w:rPr>
              <w:t>__________________</w:t>
            </w:r>
            <w:r w:rsidRPr="006E43A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64466D" w:rsidRPr="00B40A3F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2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...</w:t>
            </w:r>
            <w:r>
              <w:rPr>
                <w:rFonts w:ascii="Times New Roman" w:hAnsi="Times New Roman" w:cs="Times New Roman"/>
              </w:rPr>
              <w:t>.............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64466D" w:rsidRPr="00B40A3F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2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Основное мероприятие №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64466D" w:rsidRPr="00B40A3F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2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...</w:t>
            </w:r>
            <w:r>
              <w:rPr>
                <w:rFonts w:ascii="Times New Roman" w:hAnsi="Times New Roman" w:cs="Times New Roman"/>
              </w:rPr>
              <w:t>..................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64466D" w:rsidRPr="00B40A3F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2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Ведомственная целевая программа № 1</w:t>
            </w:r>
          </w:p>
          <w:p w:rsidR="0064466D" w:rsidRPr="006E43AE" w:rsidRDefault="0064466D" w:rsidP="006E43AE">
            <w:pPr>
              <w:pStyle w:val="a2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«_____________________</w:t>
            </w:r>
            <w:r>
              <w:rPr>
                <w:rFonts w:ascii="Times New Roman" w:hAnsi="Times New Roman" w:cs="Times New Roman"/>
              </w:rPr>
              <w:t>____________</w:t>
            </w:r>
            <w:r w:rsidRPr="006E43A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64466D" w:rsidRPr="00B40A3F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2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...</w:t>
            </w:r>
            <w:r>
              <w:rPr>
                <w:rFonts w:ascii="Times New Roman" w:hAnsi="Times New Roman" w:cs="Times New Roman"/>
              </w:rPr>
              <w:t>............................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466D" w:rsidRPr="006E43AE" w:rsidRDefault="0064466D" w:rsidP="006E43AE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</w:tbl>
    <w:p w:rsidR="0064466D" w:rsidRPr="006E43AE" w:rsidRDefault="0064466D" w:rsidP="006E43AE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4466D" w:rsidRDefault="0064466D" w:rsidP="006E43AE">
      <w:pPr>
        <w:spacing w:after="0" w:line="240" w:lineRule="auto"/>
        <w:rPr>
          <w:sz w:val="28"/>
          <w:szCs w:val="28"/>
        </w:rPr>
      </w:pPr>
    </w:p>
    <w:p w:rsidR="0064466D" w:rsidRPr="006B7AE0" w:rsidRDefault="0064466D" w:rsidP="006B7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Л.В.Демченко</w:t>
      </w:r>
    </w:p>
    <w:sectPr w:rsidR="0064466D" w:rsidRPr="006B7AE0" w:rsidSect="006E43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3AE"/>
    <w:rsid w:val="000C4A52"/>
    <w:rsid w:val="0012422C"/>
    <w:rsid w:val="00151626"/>
    <w:rsid w:val="001A0273"/>
    <w:rsid w:val="002521F5"/>
    <w:rsid w:val="004A2FE7"/>
    <w:rsid w:val="00543EFB"/>
    <w:rsid w:val="005B7E5C"/>
    <w:rsid w:val="0064466D"/>
    <w:rsid w:val="0067058F"/>
    <w:rsid w:val="006B7AE0"/>
    <w:rsid w:val="006E43AE"/>
    <w:rsid w:val="00711A46"/>
    <w:rsid w:val="00796700"/>
    <w:rsid w:val="0090054A"/>
    <w:rsid w:val="00AC194D"/>
    <w:rsid w:val="00B33C51"/>
    <w:rsid w:val="00B40A3F"/>
    <w:rsid w:val="00B41100"/>
    <w:rsid w:val="00CE60C5"/>
    <w:rsid w:val="00DF4D2E"/>
    <w:rsid w:val="00E610E4"/>
    <w:rsid w:val="00E735A0"/>
    <w:rsid w:val="00EE36CF"/>
    <w:rsid w:val="00F9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E4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E43A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43AE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Цветовое выделение"/>
    <w:uiPriority w:val="99"/>
    <w:rsid w:val="006E43AE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6E43AE"/>
    <w:rPr>
      <w:rFonts w:cs="Times New Roman"/>
      <w:bCs/>
      <w:color w:val="auto"/>
    </w:rPr>
  </w:style>
  <w:style w:type="paragraph" w:customStyle="1" w:styleId="a1">
    <w:name w:val="Нормальный (таблица)"/>
    <w:basedOn w:val="Normal"/>
    <w:next w:val="Normal"/>
    <w:uiPriority w:val="99"/>
    <w:rsid w:val="006E43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6E43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131</Words>
  <Characters>753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elenacher</dc:creator>
  <cp:keywords/>
  <dc:description/>
  <cp:lastModifiedBy>Админ</cp:lastModifiedBy>
  <cp:revision>7</cp:revision>
  <dcterms:created xsi:type="dcterms:W3CDTF">2014-07-30T15:18:00Z</dcterms:created>
  <dcterms:modified xsi:type="dcterms:W3CDTF">2014-08-28T13:22:00Z</dcterms:modified>
</cp:coreProperties>
</file>